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2D1B" w14:textId="0B0C9566" w:rsidR="00007F02" w:rsidRPr="00843026" w:rsidRDefault="003D6E64" w:rsidP="00A2531C">
      <w:pPr>
        <w:tabs>
          <w:tab w:val="left" w:pos="1985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Príloha č.</w:t>
      </w:r>
      <w:r w:rsidR="00A2531C">
        <w:rPr>
          <w:rFonts w:ascii="Arial" w:hAnsi="Arial" w:cs="Arial"/>
          <w:sz w:val="18"/>
          <w:szCs w:val="18"/>
        </w:rPr>
        <w:t>6</w:t>
      </w:r>
      <w:r w:rsidRPr="00843026">
        <w:rPr>
          <w:rFonts w:ascii="Arial" w:hAnsi="Arial" w:cs="Arial"/>
          <w:sz w:val="18"/>
          <w:szCs w:val="18"/>
        </w:rPr>
        <w:t xml:space="preserve"> k Zmluve č. </w:t>
      </w:r>
      <w:r w:rsidRPr="00843026">
        <w:rPr>
          <w:rFonts w:ascii="Arial" w:hAnsi="Arial" w:cs="Arial"/>
          <w:sz w:val="18"/>
          <w:szCs w:val="18"/>
          <w:highlight w:val="cyan"/>
        </w:rPr>
        <w:t>4</w:t>
      </w:r>
      <w:r w:rsidR="00DC4507" w:rsidRPr="00843026">
        <w:rPr>
          <w:rFonts w:ascii="Arial" w:hAnsi="Arial" w:cs="Arial"/>
          <w:sz w:val="18"/>
          <w:szCs w:val="18"/>
          <w:highlight w:val="cyan"/>
        </w:rPr>
        <w:t>........</w:t>
      </w:r>
      <w:r w:rsidRPr="00843026">
        <w:rPr>
          <w:rFonts w:ascii="Arial" w:hAnsi="Arial" w:cs="Arial"/>
          <w:sz w:val="18"/>
          <w:szCs w:val="18"/>
          <w:highlight w:val="cyan"/>
        </w:rPr>
        <w:t>....</w:t>
      </w:r>
    </w:p>
    <w:p w14:paraId="21572D1C" w14:textId="77777777" w:rsidR="00007F02" w:rsidRPr="00843026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1D" w14:textId="6A60C4E2" w:rsidR="003834E8" w:rsidRPr="00843026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 xml:space="preserve">Názov </w:t>
      </w:r>
      <w:r w:rsidR="00807F87" w:rsidRPr="00843026">
        <w:rPr>
          <w:rFonts w:ascii="Arial" w:hAnsi="Arial" w:cs="Arial"/>
          <w:b/>
          <w:sz w:val="18"/>
          <w:szCs w:val="18"/>
        </w:rPr>
        <w:t>Dodávateľa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E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Sídlo: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F" w14:textId="1D6DF216" w:rsidR="003834E8" w:rsidRPr="00843026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Identifikačné číslo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0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sz w:val="18"/>
          <w:szCs w:val="18"/>
          <w:lang w:eastAsia="zh-CN"/>
        </w:rPr>
      </w:pPr>
      <w:r w:rsidRPr="00843026">
        <w:rPr>
          <w:rFonts w:ascii="Arial" w:hAnsi="Arial" w:cs="Arial"/>
          <w:b/>
          <w:sz w:val="18"/>
          <w:szCs w:val="18"/>
        </w:rPr>
        <w:t>DIČ</w:t>
      </w:r>
      <w:r w:rsidR="00577BFF" w:rsidRPr="00843026">
        <w:rPr>
          <w:rFonts w:ascii="Arial" w:hAnsi="Arial" w:cs="Arial"/>
          <w:b/>
          <w:sz w:val="18"/>
          <w:szCs w:val="18"/>
        </w:rPr>
        <w:t>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1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IČ DPH: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2" w14:textId="77777777" w:rsidR="00385AA4" w:rsidRPr="00843026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34C20B4" w14:textId="1E6E65E7" w:rsidR="00807F87" w:rsidRPr="00843026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48114F" w14:textId="77777777" w:rsidR="000E36E8" w:rsidRPr="00843026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23" w14:textId="7BCE133E" w:rsidR="00385AA4" w:rsidRPr="00843026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zastúpen</w:t>
      </w:r>
      <w:r w:rsidR="00140D6E" w:rsidRPr="00843026">
        <w:rPr>
          <w:rFonts w:ascii="Arial" w:hAnsi="Arial" w:cs="Arial"/>
          <w:sz w:val="18"/>
          <w:szCs w:val="18"/>
        </w:rPr>
        <w:t>ý</w:t>
      </w:r>
      <w:r w:rsidRPr="00843026">
        <w:rPr>
          <w:rFonts w:ascii="Arial" w:hAnsi="Arial" w:cs="Arial"/>
          <w:sz w:val="18"/>
          <w:szCs w:val="18"/>
        </w:rPr>
        <w:t xml:space="preserve"> štatutárnym orgánom/zástupcom: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 uveďte meno a priezvisko osoby zastávajúcej pozíciu štatutárneho orgánu/zástupcu</w:t>
      </w:r>
      <w:r w:rsidR="004D1AEE" w:rsidRPr="00843026">
        <w:rPr>
          <w:rFonts w:ascii="Arial" w:hAnsi="Arial" w:cs="Arial"/>
          <w:sz w:val="18"/>
          <w:szCs w:val="18"/>
        </w:rPr>
        <w:t>)</w:t>
      </w:r>
    </w:p>
    <w:p w14:paraId="21572D24" w14:textId="77777777" w:rsidR="003834E8" w:rsidRPr="00843026" w:rsidRDefault="003834E8" w:rsidP="003834E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D0C2AC5" w14:textId="77777777" w:rsidR="003A5961" w:rsidRPr="00843026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(ďalej len „Dodávateľ“)</w:t>
      </w:r>
    </w:p>
    <w:p w14:paraId="21572D25" w14:textId="43CCB4A1" w:rsidR="003834E8" w:rsidRPr="00843026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1F3A4F6B" w14:textId="1B0587ED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3E3C5096" w14:textId="2AEC5AE4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4867B2D8" w14:textId="77777777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21572D26" w14:textId="77777777" w:rsidR="003834E8" w:rsidRPr="00843026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43026">
        <w:rPr>
          <w:rFonts w:ascii="Arial" w:hAnsi="Arial" w:cs="Arial"/>
          <w:b/>
          <w:bCs/>
          <w:sz w:val="18"/>
          <w:szCs w:val="18"/>
        </w:rPr>
        <w:t>VYHLÁSENIE O </w:t>
      </w:r>
      <w:r w:rsidR="005F0BD5" w:rsidRPr="00843026">
        <w:rPr>
          <w:rFonts w:ascii="Arial" w:hAnsi="Arial" w:cs="Arial"/>
          <w:b/>
          <w:bCs/>
          <w:sz w:val="18"/>
          <w:szCs w:val="18"/>
        </w:rPr>
        <w:t xml:space="preserve">PREPOJENOSTI </w:t>
      </w:r>
    </w:p>
    <w:p w14:paraId="21572D27" w14:textId="2F566C83" w:rsidR="003834E8" w:rsidRPr="00843026" w:rsidRDefault="00A12B61" w:rsidP="003834E8">
      <w:pPr>
        <w:pStyle w:val="Textpoznmkypodiarou"/>
        <w:jc w:val="center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color w:val="000000"/>
          <w:sz w:val="18"/>
          <w:szCs w:val="18"/>
        </w:rPr>
        <w:t>(tuzemský dodávateľ)</w:t>
      </w:r>
    </w:p>
    <w:p w14:paraId="21572D28" w14:textId="0E22A1A6" w:rsidR="003834E8" w:rsidRPr="00843026" w:rsidRDefault="003834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61A00AC9" w14:textId="659D1AD7" w:rsidR="000E36E8" w:rsidRPr="00843026" w:rsidRDefault="000E36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571B89DD" w14:textId="77777777" w:rsidR="009557F7" w:rsidRPr="00843026" w:rsidRDefault="009557F7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21572D29" w14:textId="0D0B60FE" w:rsidR="00385AA4" w:rsidRPr="00843026" w:rsidRDefault="00EE5572" w:rsidP="00D92F7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N</w:t>
      </w:r>
      <w:r w:rsidR="00385AA4" w:rsidRPr="00843026">
        <w:rPr>
          <w:rFonts w:ascii="Arial" w:hAnsi="Arial" w:cs="Arial"/>
          <w:sz w:val="18"/>
          <w:szCs w:val="18"/>
        </w:rPr>
        <w:t xml:space="preserve">a základe analýzy štruktúry </w:t>
      </w:r>
      <w:r w:rsidR="00D72186" w:rsidRPr="00843026">
        <w:rPr>
          <w:rFonts w:ascii="Arial" w:hAnsi="Arial" w:cs="Arial"/>
          <w:sz w:val="18"/>
          <w:szCs w:val="18"/>
        </w:rPr>
        <w:t>Dodávateľa</w:t>
      </w:r>
      <w:r w:rsidR="00385AA4" w:rsidRPr="00843026">
        <w:rPr>
          <w:rFonts w:ascii="Arial" w:hAnsi="Arial" w:cs="Arial"/>
          <w:sz w:val="18"/>
          <w:szCs w:val="18"/>
        </w:rPr>
        <w:t>, je</w:t>
      </w:r>
      <w:r w:rsidR="00140D6E" w:rsidRPr="00843026">
        <w:rPr>
          <w:rFonts w:ascii="Arial" w:hAnsi="Arial" w:cs="Arial"/>
          <w:sz w:val="18"/>
          <w:szCs w:val="18"/>
        </w:rPr>
        <w:t>ho</w:t>
      </w:r>
      <w:r w:rsidR="00385AA4" w:rsidRPr="00843026">
        <w:rPr>
          <w:rFonts w:ascii="Arial" w:hAnsi="Arial" w:cs="Arial"/>
          <w:sz w:val="18"/>
          <w:szCs w:val="18"/>
        </w:rPr>
        <w:t xml:space="preserve"> riadiacich orgánov a prípadných ovládajúcich subjektov, ako aj ďalších údajov, ktoré </w:t>
      </w:r>
      <w:r w:rsidR="00D72186" w:rsidRPr="00843026">
        <w:rPr>
          <w:rFonts w:ascii="Arial" w:hAnsi="Arial" w:cs="Arial"/>
          <w:sz w:val="18"/>
          <w:szCs w:val="18"/>
        </w:rPr>
        <w:t xml:space="preserve">sú </w:t>
      </w:r>
      <w:r w:rsidR="00385AA4" w:rsidRPr="00843026">
        <w:rPr>
          <w:rFonts w:ascii="Arial" w:hAnsi="Arial" w:cs="Arial"/>
          <w:sz w:val="18"/>
          <w:szCs w:val="18"/>
        </w:rPr>
        <w:t>k</w:t>
      </w:r>
      <w:r w:rsidRPr="00843026">
        <w:rPr>
          <w:rFonts w:ascii="Arial" w:hAnsi="Arial" w:cs="Arial"/>
          <w:sz w:val="18"/>
          <w:szCs w:val="18"/>
        </w:rPr>
        <w:t> </w:t>
      </w:r>
      <w:r w:rsidR="00385AA4" w:rsidRPr="00843026">
        <w:rPr>
          <w:rFonts w:ascii="Arial" w:hAnsi="Arial" w:cs="Arial"/>
          <w:sz w:val="18"/>
          <w:szCs w:val="18"/>
        </w:rPr>
        <w:t>dispozícii</w:t>
      </w:r>
      <w:r w:rsidRPr="00843026">
        <w:rPr>
          <w:rFonts w:ascii="Arial" w:hAnsi="Arial" w:cs="Arial"/>
          <w:sz w:val="18"/>
          <w:szCs w:val="18"/>
        </w:rPr>
        <w:t xml:space="preserve">, </w:t>
      </w:r>
      <w:r w:rsidR="00D72186" w:rsidRPr="00843026">
        <w:rPr>
          <w:rFonts w:ascii="Arial" w:hAnsi="Arial" w:cs="Arial"/>
          <w:sz w:val="18"/>
          <w:szCs w:val="18"/>
        </w:rPr>
        <w:t xml:space="preserve">týmto Dodávateľ </w:t>
      </w:r>
      <w:r w:rsidRPr="00843026">
        <w:rPr>
          <w:rFonts w:ascii="Arial" w:hAnsi="Arial" w:cs="Arial"/>
          <w:sz w:val="18"/>
          <w:szCs w:val="18"/>
        </w:rPr>
        <w:t>vyhlasuje, že</w:t>
      </w:r>
      <w:r w:rsidR="00385AA4" w:rsidRPr="00843026">
        <w:rPr>
          <w:rFonts w:ascii="Arial" w:hAnsi="Arial" w:cs="Arial"/>
          <w:sz w:val="18"/>
          <w:szCs w:val="18"/>
        </w:rPr>
        <w:t>:</w:t>
      </w:r>
    </w:p>
    <w:p w14:paraId="21572D2A" w14:textId="68A410E9" w:rsidR="002B3C65" w:rsidRPr="00843026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si</w:t>
      </w:r>
    </w:p>
    <w:p w14:paraId="21572D2B" w14:textId="4F9643AF" w:rsidR="002B3C65" w:rsidRPr="00843026" w:rsidRDefault="00A81BF9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  <w:r w:rsidR="00B17E28" w:rsidRPr="00843026">
        <w:rPr>
          <w:rStyle w:val="Odkaznapoznmkupodiarou"/>
          <w:rFonts w:ascii="Arial" w:hAnsi="Arial" w:cs="Arial"/>
          <w:sz w:val="18"/>
          <w:szCs w:val="18"/>
        </w:rPr>
        <w:footnoteReference w:id="1"/>
      </w:r>
      <w:r w:rsidR="000B168E" w:rsidRPr="00843026">
        <w:rPr>
          <w:rFonts w:ascii="Arial" w:hAnsi="Arial" w:cs="Arial"/>
          <w:sz w:val="18"/>
          <w:szCs w:val="18"/>
        </w:rPr>
        <w:t xml:space="preserve"> </w:t>
      </w:r>
    </w:p>
    <w:p w14:paraId="21572D2C" w14:textId="04C79B60" w:rsidR="002B3C65" w:rsidRPr="00843026" w:rsidRDefault="00A81BF9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n</w:t>
      </w:r>
      <w:r w:rsidR="00237C47" w:rsidRPr="00843026">
        <w:rPr>
          <w:rFonts w:ascii="Arial" w:hAnsi="Arial" w:cs="Arial"/>
          <w:sz w:val="18"/>
          <w:szCs w:val="18"/>
        </w:rPr>
        <w:t>i</w:t>
      </w:r>
      <w:r w:rsidR="002B3C65" w:rsidRPr="00843026">
        <w:rPr>
          <w:rFonts w:ascii="Arial" w:hAnsi="Arial" w:cs="Arial"/>
          <w:sz w:val="18"/>
          <w:szCs w:val="18"/>
        </w:rPr>
        <w:t>e</w:t>
      </w:r>
      <w:r w:rsidR="00237C47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</w:p>
    <w:p w14:paraId="649D30A2" w14:textId="7FC9826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vedomý toho, že by bol závislou osobou podľa slovenských daňových predpisov vo vzťahu k spoločnosti Slovenské elektrárne</w:t>
      </w:r>
      <w:r w:rsidR="00BF7237" w:rsidRPr="00843026">
        <w:rPr>
          <w:rFonts w:ascii="Arial" w:hAnsi="Arial" w:cs="Arial"/>
          <w:sz w:val="18"/>
          <w:szCs w:val="18"/>
        </w:rPr>
        <w:t>, a.s.</w:t>
      </w:r>
      <w:r w:rsidRPr="00843026">
        <w:rPr>
          <w:rFonts w:ascii="Arial" w:hAnsi="Arial" w:cs="Arial"/>
          <w:sz w:val="18"/>
          <w:szCs w:val="18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5ABF541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</w:rPr>
        <w:t xml:space="preserve">Pozn.: </w:t>
      </w:r>
    </w:p>
    <w:p w14:paraId="790AB313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Blízka osoba</w:t>
      </w:r>
      <w:r w:rsidRPr="00843026">
        <w:rPr>
          <w:rFonts w:ascii="Arial" w:hAnsi="Arial" w:cs="Arial"/>
          <w:i/>
          <w:sz w:val="18"/>
          <w:szCs w:val="18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Ekonomické, alebo personálne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Účasť na majetku alebo kontrole</w:t>
      </w:r>
      <w:r w:rsidRPr="00843026">
        <w:rPr>
          <w:rFonts w:ascii="Arial" w:hAnsi="Arial" w:cs="Arial"/>
          <w:i/>
          <w:sz w:val="18"/>
          <w:szCs w:val="18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Vedenie spoločnosti</w:t>
      </w:r>
      <w:r w:rsidRPr="00843026">
        <w:rPr>
          <w:rFonts w:ascii="Arial" w:hAnsi="Arial" w:cs="Arial"/>
          <w:i/>
          <w:sz w:val="18"/>
          <w:szCs w:val="18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843026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Iné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843026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</w:p>
    <w:p w14:paraId="21572D34" w14:textId="5684C25E" w:rsidR="00A0383E" w:rsidRPr="00843026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3E217D3F" w14:textId="3EFD301B" w:rsidR="00B17E28" w:rsidRPr="00843026" w:rsidRDefault="00B17E28">
      <w:pPr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br w:type="page"/>
      </w:r>
    </w:p>
    <w:p w14:paraId="21572D35" w14:textId="0F4F7FF7" w:rsidR="00A0383E" w:rsidRPr="00843026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  <w:highlight w:val="yellow"/>
        </w:rPr>
        <w:lastRenderedPageBreak/>
        <w:t xml:space="preserve">Nasledujúci bod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nie je potrebné vypĺňať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v prípade,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ak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ste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v predchádzajúcom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bode uviedli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možnosť „nie je“</w:t>
      </w:r>
      <w:r w:rsidRPr="00843026">
        <w:rPr>
          <w:rFonts w:ascii="Arial" w:hAnsi="Arial" w:cs="Arial"/>
          <w:sz w:val="18"/>
          <w:szCs w:val="18"/>
          <w:highlight w:val="yellow"/>
        </w:rPr>
        <w:t>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77ECED89" w14:textId="77777777" w:rsidR="00B17E28" w:rsidRPr="00843026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36" w14:textId="0D4A9699" w:rsidR="00B65D28" w:rsidRPr="00843026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zmluvná </w:t>
      </w:r>
      <w:r w:rsidR="00EE5572" w:rsidRPr="00843026">
        <w:rPr>
          <w:rFonts w:ascii="Arial" w:hAnsi="Arial" w:cs="Arial"/>
          <w:sz w:val="18"/>
          <w:szCs w:val="18"/>
        </w:rPr>
        <w:t>cena</w:t>
      </w:r>
    </w:p>
    <w:p w14:paraId="21572D37" w14:textId="77777777" w:rsidR="00B65D28" w:rsidRPr="00843026" w:rsidRDefault="00A81BF9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21572D38" w14:textId="77777777" w:rsidR="00B65D28" w:rsidRPr="00843026" w:rsidRDefault="00A81BF9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ne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469635E1" w14:textId="77777777" w:rsidR="004C346E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stanovená </w:t>
      </w:r>
      <w:r w:rsidR="00E073C3" w:rsidRPr="00843026">
        <w:rPr>
          <w:rFonts w:ascii="Arial" w:hAnsi="Arial" w:cs="Arial"/>
          <w:sz w:val="18"/>
          <w:szCs w:val="18"/>
        </w:rPr>
        <w:t xml:space="preserve">na úrovni ceny obvyklej na trhu v zmysle Smernice OECD o transferovom oceňovaní, </w:t>
      </w:r>
      <w:proofErr w:type="spellStart"/>
      <w:r w:rsidR="00E073C3" w:rsidRPr="00843026">
        <w:rPr>
          <w:rFonts w:ascii="Arial" w:hAnsi="Arial" w:cs="Arial"/>
          <w:sz w:val="18"/>
          <w:szCs w:val="18"/>
        </w:rPr>
        <w:t>t.j</w:t>
      </w:r>
      <w:proofErr w:type="spellEnd"/>
      <w:r w:rsidR="00E073C3" w:rsidRPr="00843026">
        <w:rPr>
          <w:rFonts w:ascii="Arial" w:hAnsi="Arial" w:cs="Arial"/>
          <w:sz w:val="18"/>
          <w:szCs w:val="18"/>
        </w:rPr>
        <w:t xml:space="preserve">. v súlade s princípom nezávislého vzťahu. </w:t>
      </w:r>
    </w:p>
    <w:p w14:paraId="4222983D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367A376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21572D3A" w14:textId="44372A89" w:rsidR="001D3CB7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Podpísaný zástupca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 xml:space="preserve">vyhlasuje, že toto vyhlásenie </w:t>
      </w:r>
      <w:r w:rsidR="00B856BC" w:rsidRPr="00843026">
        <w:rPr>
          <w:rFonts w:ascii="Arial" w:hAnsi="Arial" w:cs="Arial"/>
          <w:sz w:val="18"/>
          <w:szCs w:val="18"/>
        </w:rPr>
        <w:t>je uskutočnené</w:t>
      </w:r>
      <w:r w:rsidRPr="00843026">
        <w:rPr>
          <w:rFonts w:ascii="Arial" w:hAnsi="Arial" w:cs="Arial"/>
          <w:sz w:val="18"/>
          <w:szCs w:val="18"/>
        </w:rPr>
        <w:t xml:space="preserve"> na základe informácií získaných v súlade s právnymi predpismi o ochrane osobných údajov, na základe </w:t>
      </w:r>
      <w:r w:rsidR="00C71D56" w:rsidRPr="00843026">
        <w:rPr>
          <w:rFonts w:ascii="Arial" w:hAnsi="Arial" w:cs="Arial"/>
          <w:sz w:val="18"/>
          <w:szCs w:val="18"/>
        </w:rPr>
        <w:t>údajov o</w:t>
      </w:r>
      <w:r w:rsidRPr="00843026">
        <w:rPr>
          <w:rFonts w:ascii="Arial" w:hAnsi="Arial" w:cs="Arial"/>
          <w:sz w:val="18"/>
          <w:szCs w:val="18"/>
        </w:rPr>
        <w:t xml:space="preserve"> všetk</w:t>
      </w:r>
      <w:r w:rsidR="00C71D56" w:rsidRPr="00843026">
        <w:rPr>
          <w:rFonts w:ascii="Arial" w:hAnsi="Arial" w:cs="Arial"/>
          <w:sz w:val="18"/>
          <w:szCs w:val="18"/>
        </w:rPr>
        <w:t>ých</w:t>
      </w:r>
      <w:r w:rsidRPr="00843026">
        <w:rPr>
          <w:rFonts w:ascii="Arial" w:hAnsi="Arial" w:cs="Arial"/>
          <w:sz w:val="18"/>
          <w:szCs w:val="18"/>
        </w:rPr>
        <w:t xml:space="preserve"> osob</w:t>
      </w:r>
      <w:r w:rsidR="00C71D56" w:rsidRPr="00843026">
        <w:rPr>
          <w:rFonts w:ascii="Arial" w:hAnsi="Arial" w:cs="Arial"/>
          <w:sz w:val="18"/>
          <w:szCs w:val="18"/>
        </w:rPr>
        <w:t>ách</w:t>
      </w:r>
      <w:r w:rsidRPr="00843026">
        <w:rPr>
          <w:rFonts w:ascii="Arial" w:hAnsi="Arial" w:cs="Arial"/>
          <w:sz w:val="18"/>
          <w:szCs w:val="18"/>
        </w:rPr>
        <w:t xml:space="preserve"> s vlastníckym podielom na vlastnom imaní </w:t>
      </w:r>
      <w:r w:rsidR="000B168E" w:rsidRPr="00843026">
        <w:rPr>
          <w:rFonts w:ascii="Arial" w:hAnsi="Arial" w:cs="Arial"/>
          <w:sz w:val="18"/>
          <w:szCs w:val="18"/>
        </w:rPr>
        <w:t>D</w:t>
      </w:r>
      <w:r w:rsidR="00976316" w:rsidRPr="00843026">
        <w:rPr>
          <w:rFonts w:ascii="Arial" w:hAnsi="Arial" w:cs="Arial"/>
          <w:sz w:val="18"/>
          <w:szCs w:val="18"/>
        </w:rPr>
        <w:t>odávateľa</w:t>
      </w:r>
      <w:r w:rsidRPr="00843026">
        <w:rPr>
          <w:rFonts w:ascii="Arial" w:hAnsi="Arial" w:cs="Arial"/>
          <w:sz w:val="18"/>
          <w:szCs w:val="18"/>
        </w:rPr>
        <w:t xml:space="preserve">, ako aj </w:t>
      </w:r>
      <w:r w:rsidR="00C71D56" w:rsidRPr="00843026">
        <w:rPr>
          <w:rFonts w:ascii="Arial" w:hAnsi="Arial" w:cs="Arial"/>
          <w:sz w:val="18"/>
          <w:szCs w:val="18"/>
        </w:rPr>
        <w:t xml:space="preserve">o </w:t>
      </w:r>
      <w:r w:rsidRPr="00843026">
        <w:rPr>
          <w:rFonts w:ascii="Arial" w:hAnsi="Arial" w:cs="Arial"/>
          <w:sz w:val="18"/>
          <w:szCs w:val="18"/>
        </w:rPr>
        <w:t>všetkých podniko</w:t>
      </w:r>
      <w:r w:rsidR="00C71D56" w:rsidRPr="00843026">
        <w:rPr>
          <w:rFonts w:ascii="Arial" w:hAnsi="Arial" w:cs="Arial"/>
          <w:sz w:val="18"/>
          <w:szCs w:val="18"/>
        </w:rPr>
        <w:t>ch</w:t>
      </w:r>
      <w:r w:rsidR="00B856BC" w:rsidRPr="00843026">
        <w:rPr>
          <w:rFonts w:ascii="Arial" w:hAnsi="Arial" w:cs="Arial"/>
          <w:sz w:val="18"/>
          <w:szCs w:val="18"/>
        </w:rPr>
        <w:t xml:space="preserve"> </w:t>
      </w:r>
      <w:r w:rsidRPr="00843026">
        <w:rPr>
          <w:rFonts w:ascii="Arial" w:hAnsi="Arial" w:cs="Arial"/>
          <w:sz w:val="18"/>
          <w:szCs w:val="18"/>
        </w:rPr>
        <w:t xml:space="preserve">s priamym alebo nepriamym vplyvom </w:t>
      </w:r>
      <w:r w:rsidR="00976316" w:rsidRPr="00843026">
        <w:rPr>
          <w:rFonts w:ascii="Arial" w:hAnsi="Arial" w:cs="Arial"/>
          <w:sz w:val="18"/>
          <w:szCs w:val="18"/>
        </w:rPr>
        <w:t xml:space="preserve">u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>predklad</w:t>
      </w:r>
      <w:r w:rsidR="00F33C78" w:rsidRPr="00843026">
        <w:rPr>
          <w:rFonts w:ascii="Arial" w:hAnsi="Arial" w:cs="Arial"/>
          <w:sz w:val="18"/>
          <w:szCs w:val="18"/>
        </w:rPr>
        <w:t>ajúce</w:t>
      </w:r>
      <w:r w:rsidR="00976316" w:rsidRPr="00843026">
        <w:rPr>
          <w:rFonts w:ascii="Arial" w:hAnsi="Arial" w:cs="Arial"/>
          <w:sz w:val="18"/>
          <w:szCs w:val="18"/>
        </w:rPr>
        <w:t>ho</w:t>
      </w:r>
      <w:r w:rsidRPr="00843026">
        <w:rPr>
          <w:rFonts w:ascii="Arial" w:hAnsi="Arial" w:cs="Arial"/>
          <w:sz w:val="18"/>
          <w:szCs w:val="18"/>
        </w:rPr>
        <w:t xml:space="preserve"> toto vyhlásenie, zaväzuje sa informovať Slovenské elektrárne, a.s. o všetkých zmenách</w:t>
      </w:r>
      <w:r w:rsidR="00B856BC" w:rsidRPr="00843026">
        <w:rPr>
          <w:rFonts w:ascii="Arial" w:hAnsi="Arial" w:cs="Arial"/>
          <w:sz w:val="18"/>
          <w:szCs w:val="18"/>
        </w:rPr>
        <w:t xml:space="preserve"> skutočností</w:t>
      </w:r>
      <w:r w:rsidRPr="00843026">
        <w:rPr>
          <w:rFonts w:ascii="Arial" w:hAnsi="Arial" w:cs="Arial"/>
          <w:sz w:val="18"/>
          <w:szCs w:val="18"/>
        </w:rPr>
        <w:t xml:space="preserve"> uvedený</w:t>
      </w:r>
      <w:r w:rsidR="00B856BC" w:rsidRPr="00843026">
        <w:rPr>
          <w:rFonts w:ascii="Arial" w:hAnsi="Arial" w:cs="Arial"/>
          <w:sz w:val="18"/>
          <w:szCs w:val="18"/>
        </w:rPr>
        <w:t>ch</w:t>
      </w:r>
      <w:r w:rsidRPr="00843026">
        <w:rPr>
          <w:rFonts w:ascii="Arial" w:hAnsi="Arial" w:cs="Arial"/>
          <w:sz w:val="18"/>
          <w:szCs w:val="18"/>
        </w:rPr>
        <w:t xml:space="preserve"> v tomto vyhlásení</w:t>
      </w:r>
      <w:r w:rsidR="00C71D56" w:rsidRPr="00843026">
        <w:rPr>
          <w:rFonts w:ascii="Arial" w:hAnsi="Arial" w:cs="Arial"/>
          <w:sz w:val="18"/>
          <w:szCs w:val="18"/>
        </w:rPr>
        <w:t>,</w:t>
      </w:r>
      <w:r w:rsidRPr="00843026">
        <w:rPr>
          <w:rFonts w:ascii="Arial" w:hAnsi="Arial" w:cs="Arial"/>
          <w:sz w:val="18"/>
          <w:szCs w:val="18"/>
        </w:rPr>
        <w:t xml:space="preserve"> je </w:t>
      </w:r>
      <w:r w:rsidR="00C71D56" w:rsidRPr="00843026">
        <w:rPr>
          <w:rFonts w:ascii="Arial" w:hAnsi="Arial" w:cs="Arial"/>
          <w:sz w:val="18"/>
          <w:szCs w:val="18"/>
        </w:rPr>
        <w:t xml:space="preserve">si </w:t>
      </w:r>
      <w:r w:rsidRPr="00843026">
        <w:rPr>
          <w:rFonts w:ascii="Arial" w:hAnsi="Arial" w:cs="Arial"/>
          <w:sz w:val="18"/>
          <w:szCs w:val="18"/>
        </w:rPr>
        <w:t>vedomý, že Slovenské elektrárne, a.s. majú právo kedykoľvek požiadať o p</w:t>
      </w:r>
      <w:r w:rsidR="00C71D56" w:rsidRPr="00843026">
        <w:rPr>
          <w:rFonts w:ascii="Arial" w:hAnsi="Arial" w:cs="Arial"/>
          <w:sz w:val="18"/>
          <w:szCs w:val="18"/>
        </w:rPr>
        <w:t>reukázanie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skutočností uvedených v </w:t>
      </w:r>
      <w:r w:rsidRPr="00843026">
        <w:rPr>
          <w:rFonts w:ascii="Arial" w:hAnsi="Arial" w:cs="Arial"/>
          <w:sz w:val="18"/>
          <w:szCs w:val="18"/>
        </w:rPr>
        <w:t>to</w:t>
      </w:r>
      <w:r w:rsidR="00C71D56" w:rsidRPr="00843026">
        <w:rPr>
          <w:rFonts w:ascii="Arial" w:hAnsi="Arial" w:cs="Arial"/>
          <w:sz w:val="18"/>
          <w:szCs w:val="18"/>
        </w:rPr>
        <w:t>m</w:t>
      </w:r>
      <w:r w:rsidRPr="00843026">
        <w:rPr>
          <w:rFonts w:ascii="Arial" w:hAnsi="Arial" w:cs="Arial"/>
          <w:sz w:val="18"/>
          <w:szCs w:val="18"/>
        </w:rPr>
        <w:t>to vyhlásen</w:t>
      </w:r>
      <w:r w:rsidR="00C71D56" w:rsidRPr="00843026">
        <w:rPr>
          <w:rFonts w:ascii="Arial" w:hAnsi="Arial" w:cs="Arial"/>
          <w:sz w:val="18"/>
          <w:szCs w:val="18"/>
        </w:rPr>
        <w:t>í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>a</w:t>
      </w:r>
      <w:r w:rsidRPr="00843026">
        <w:rPr>
          <w:rFonts w:ascii="Arial" w:hAnsi="Arial" w:cs="Arial"/>
          <w:sz w:val="18"/>
          <w:szCs w:val="18"/>
        </w:rPr>
        <w:t xml:space="preserve"> zaväzuje sa </w:t>
      </w:r>
      <w:r w:rsidR="00C71D56" w:rsidRPr="00843026">
        <w:rPr>
          <w:rFonts w:ascii="Arial" w:hAnsi="Arial" w:cs="Arial"/>
          <w:sz w:val="18"/>
          <w:szCs w:val="18"/>
        </w:rPr>
        <w:t xml:space="preserve">Slovenským elektrárňam, a.s. </w:t>
      </w:r>
      <w:r w:rsidRPr="00843026">
        <w:rPr>
          <w:rFonts w:ascii="Arial" w:hAnsi="Arial" w:cs="Arial"/>
          <w:sz w:val="18"/>
          <w:szCs w:val="18"/>
        </w:rPr>
        <w:t>poskyt</w:t>
      </w:r>
      <w:r w:rsidR="00C71D56" w:rsidRPr="00843026">
        <w:rPr>
          <w:rFonts w:ascii="Arial" w:hAnsi="Arial" w:cs="Arial"/>
          <w:sz w:val="18"/>
          <w:szCs w:val="18"/>
        </w:rPr>
        <w:t>núť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na požiadanie </w:t>
      </w:r>
      <w:r w:rsidRPr="00843026">
        <w:rPr>
          <w:rFonts w:ascii="Arial" w:hAnsi="Arial" w:cs="Arial"/>
          <w:sz w:val="18"/>
          <w:szCs w:val="18"/>
        </w:rPr>
        <w:t>príslušnú dokumentáciu.</w:t>
      </w:r>
    </w:p>
    <w:p w14:paraId="21572D3B" w14:textId="53CAA4AC" w:rsidR="00C1177B" w:rsidRPr="00843026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01C4AA8" w14:textId="77777777" w:rsidR="000E36E8" w:rsidRPr="00843026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3E" w14:textId="10317B5C" w:rsidR="001D3CB7" w:rsidRPr="00843026" w:rsidRDefault="001D3CB7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5562647" w14:textId="77777777" w:rsidR="000E36E8" w:rsidRPr="00843026" w:rsidRDefault="000E36E8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1572D3F" w14:textId="77777777" w:rsidR="001D3CB7" w:rsidRPr="00843026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V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..............................</w:t>
      </w:r>
      <w:r w:rsidRPr="00843026">
        <w:rPr>
          <w:rFonts w:ascii="Arial" w:hAnsi="Arial" w:cs="Arial"/>
          <w:sz w:val="18"/>
          <w:szCs w:val="18"/>
        </w:rPr>
        <w:t xml:space="preserve">  dňa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21572D40" w14:textId="4D44F663" w:rsidR="008A12E9" w:rsidRPr="00843026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AD1FB6" w14:textId="31A66A9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854557C" w14:textId="36605116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138712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1572D41" w14:textId="77777777" w:rsidR="00A12B61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sz w:val="18"/>
          <w:szCs w:val="18"/>
        </w:rPr>
        <w:tab/>
      </w:r>
      <w:r w:rsidR="00867C75" w:rsidRPr="00843026">
        <w:rPr>
          <w:rFonts w:ascii="Arial" w:hAnsi="Arial" w:cs="Arial"/>
          <w:iCs/>
          <w:sz w:val="18"/>
          <w:szCs w:val="18"/>
          <w:highlight w:val="yellow"/>
        </w:rPr>
        <w:t xml:space="preserve">podpis a pečiatka </w:t>
      </w:r>
      <w:r w:rsidR="00976316" w:rsidRPr="00843026">
        <w:rPr>
          <w:rFonts w:ascii="Arial" w:hAnsi="Arial" w:cs="Arial"/>
          <w:iCs/>
          <w:sz w:val="18"/>
          <w:szCs w:val="18"/>
          <w:highlight w:val="yellow"/>
        </w:rPr>
        <w:t>dodávateľa</w:t>
      </w:r>
    </w:p>
    <w:p w14:paraId="21572D42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21572D43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  <w:highlight w:val="cyan"/>
        </w:rPr>
        <w:t>(Meno a priezvisko, funkcia</w:t>
      </w:r>
      <w:r w:rsidR="001D3CB7" w:rsidRPr="00843026">
        <w:rPr>
          <w:rFonts w:ascii="Arial" w:hAnsi="Arial" w:cs="Arial"/>
          <w:bCs/>
          <w:sz w:val="18"/>
          <w:szCs w:val="18"/>
          <w:highlight w:val="cyan"/>
        </w:rPr>
        <w:t>)</w:t>
      </w:r>
    </w:p>
    <w:p w14:paraId="21572D44" w14:textId="77777777" w:rsidR="00577BFF" w:rsidRPr="00843026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1572D45" w14:textId="650751ED" w:rsidR="00007F02" w:rsidRPr="00843026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DECCA8" w14:textId="525E47E2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5F896CD" w14:textId="2CBDE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C51E620" w14:textId="3CF6180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8051D3C" w14:textId="073F6C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72B8AB7" w14:textId="4C754AC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4AE3633" w14:textId="1A62155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FD8DFFA" w14:textId="7E155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3B5C661" w14:textId="3F8834E8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C970A3E" w14:textId="0970C1DF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CA3737" w14:textId="79B5237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51DF740" w14:textId="59A3317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AE36B7" w14:textId="0A75EE10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93A9EA5" w14:textId="08E5210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9317B8F" w14:textId="5A5E119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D686C1" w14:textId="71FC88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0070624" w14:textId="28833DD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DE91643" w14:textId="0207DAB1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25D5D52" w14:textId="52D1BBE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3235938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sectPr w:rsidR="000E36E8" w:rsidRPr="00843026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640FA" w14:textId="77777777" w:rsidR="00A81BF9" w:rsidRDefault="00A81BF9" w:rsidP="00577BFF">
      <w:pPr>
        <w:spacing w:after="0" w:line="240" w:lineRule="auto"/>
      </w:pPr>
      <w:r>
        <w:separator/>
      </w:r>
    </w:p>
  </w:endnote>
  <w:endnote w:type="continuationSeparator" w:id="0">
    <w:p w14:paraId="505CFCB6" w14:textId="77777777" w:rsidR="00A81BF9" w:rsidRDefault="00A81BF9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EndPr/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651D" w14:textId="77777777" w:rsidR="00A81BF9" w:rsidRDefault="00A81BF9" w:rsidP="00577BFF">
      <w:pPr>
        <w:spacing w:after="0" w:line="240" w:lineRule="auto"/>
      </w:pPr>
      <w:r>
        <w:separator/>
      </w:r>
    </w:p>
  </w:footnote>
  <w:footnote w:type="continuationSeparator" w:id="0">
    <w:p w14:paraId="67209D01" w14:textId="77777777" w:rsidR="00A81BF9" w:rsidRDefault="00A81BF9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359157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619623">
    <w:abstractNumId w:val="3"/>
  </w:num>
  <w:num w:numId="3" w16cid:durableId="937829823">
    <w:abstractNumId w:val="0"/>
  </w:num>
  <w:num w:numId="4" w16cid:durableId="1479809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F4B68"/>
    <w:rsid w:val="00237C47"/>
    <w:rsid w:val="00285E89"/>
    <w:rsid w:val="002A0134"/>
    <w:rsid w:val="002B3C65"/>
    <w:rsid w:val="002C1037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54C0"/>
    <w:rsid w:val="003D0F9D"/>
    <w:rsid w:val="003D6E64"/>
    <w:rsid w:val="003F7DE1"/>
    <w:rsid w:val="0040096C"/>
    <w:rsid w:val="00411226"/>
    <w:rsid w:val="004207F0"/>
    <w:rsid w:val="00423841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C6728"/>
    <w:rsid w:val="005E02B9"/>
    <w:rsid w:val="005F0BD5"/>
    <w:rsid w:val="005F6E2C"/>
    <w:rsid w:val="006212DB"/>
    <w:rsid w:val="006314DB"/>
    <w:rsid w:val="006438FB"/>
    <w:rsid w:val="00647DE7"/>
    <w:rsid w:val="0065166B"/>
    <w:rsid w:val="006549D9"/>
    <w:rsid w:val="006650F0"/>
    <w:rsid w:val="0070596B"/>
    <w:rsid w:val="00715787"/>
    <w:rsid w:val="0071615C"/>
    <w:rsid w:val="0072619D"/>
    <w:rsid w:val="00737E76"/>
    <w:rsid w:val="007419FD"/>
    <w:rsid w:val="007B100D"/>
    <w:rsid w:val="007B4C6A"/>
    <w:rsid w:val="00807F87"/>
    <w:rsid w:val="00813B3A"/>
    <w:rsid w:val="00821C56"/>
    <w:rsid w:val="008339C3"/>
    <w:rsid w:val="00843026"/>
    <w:rsid w:val="008513BE"/>
    <w:rsid w:val="00867C75"/>
    <w:rsid w:val="008A12E9"/>
    <w:rsid w:val="008B007C"/>
    <w:rsid w:val="008B6817"/>
    <w:rsid w:val="008D3067"/>
    <w:rsid w:val="008E1A48"/>
    <w:rsid w:val="008E1C4A"/>
    <w:rsid w:val="008F2CD4"/>
    <w:rsid w:val="009557F7"/>
    <w:rsid w:val="00976316"/>
    <w:rsid w:val="009B50E3"/>
    <w:rsid w:val="009C14E4"/>
    <w:rsid w:val="009C3382"/>
    <w:rsid w:val="009D113D"/>
    <w:rsid w:val="009D5B3D"/>
    <w:rsid w:val="009D5B89"/>
    <w:rsid w:val="009F088F"/>
    <w:rsid w:val="00A0383E"/>
    <w:rsid w:val="00A1105D"/>
    <w:rsid w:val="00A12B61"/>
    <w:rsid w:val="00A2531C"/>
    <w:rsid w:val="00A81BF9"/>
    <w:rsid w:val="00AA334F"/>
    <w:rsid w:val="00AC36C1"/>
    <w:rsid w:val="00AC4243"/>
    <w:rsid w:val="00AE2985"/>
    <w:rsid w:val="00AE6214"/>
    <w:rsid w:val="00B17E28"/>
    <w:rsid w:val="00B65D28"/>
    <w:rsid w:val="00B856BC"/>
    <w:rsid w:val="00BC7779"/>
    <w:rsid w:val="00BF22EC"/>
    <w:rsid w:val="00BF7237"/>
    <w:rsid w:val="00C1177B"/>
    <w:rsid w:val="00C1645D"/>
    <w:rsid w:val="00C2573F"/>
    <w:rsid w:val="00C71D56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21B2A"/>
    <w:rsid w:val="00E31D8D"/>
    <w:rsid w:val="00E33886"/>
    <w:rsid w:val="00E41769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5D63F-690D-4A16-BD3B-F61C6B92F0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Zaciarkavacie_policko.dotx</Template>
  <TotalTime>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Masaryková Bibiana</cp:lastModifiedBy>
  <cp:revision>4</cp:revision>
  <dcterms:created xsi:type="dcterms:W3CDTF">2023-01-11T10:41:00Z</dcterms:created>
  <dcterms:modified xsi:type="dcterms:W3CDTF">2026-08-28T12:48:00Z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2026-05-06T08:34:32Z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cee4d93d-745d-4e2d-8590-cdd02e108d56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